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61CD9" w14:textId="77777777" w:rsidR="003D2171" w:rsidRDefault="003D2171" w:rsidP="003D217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Christopher BURLEY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fl.1448)</w:t>
      </w:r>
    </w:p>
    <w:p w14:paraId="239D6848" w14:textId="77777777" w:rsidR="003D2171" w:rsidRDefault="003D2171" w:rsidP="003D217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Barnsley, Yorkshire. Butcher.</w:t>
      </w:r>
    </w:p>
    <w:p w14:paraId="68B65584" w14:textId="77777777" w:rsidR="003D2171" w:rsidRDefault="003D2171" w:rsidP="003D217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5FB8E1B" w14:textId="77777777" w:rsidR="003D2171" w:rsidRDefault="003D2171" w:rsidP="003D217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E8783E5" w14:textId="77777777" w:rsidR="003D2171" w:rsidRDefault="003D2171" w:rsidP="003D217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1448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Anotson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trespass against him and four others.</w:t>
      </w:r>
    </w:p>
    <w:p w14:paraId="7FDB92BF" w14:textId="77777777" w:rsidR="003D2171" w:rsidRDefault="003D2171" w:rsidP="003D217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E7764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599B02F" w14:textId="77777777" w:rsidR="003D2171" w:rsidRDefault="003D2171" w:rsidP="003D217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408CC39" w14:textId="77777777" w:rsidR="003D2171" w:rsidRDefault="003D2171" w:rsidP="003D217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08F75AF" w14:textId="77777777" w:rsidR="003D2171" w:rsidRDefault="003D2171" w:rsidP="003D217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August 2022</w:t>
      </w:r>
    </w:p>
    <w:p w14:paraId="0AF306B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791FD" w14:textId="77777777" w:rsidR="003D2171" w:rsidRDefault="003D2171" w:rsidP="009139A6">
      <w:r>
        <w:separator/>
      </w:r>
    </w:p>
  </w:endnote>
  <w:endnote w:type="continuationSeparator" w:id="0">
    <w:p w14:paraId="1D98308D" w14:textId="77777777" w:rsidR="003D2171" w:rsidRDefault="003D21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C80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3E91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737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4EE93" w14:textId="77777777" w:rsidR="003D2171" w:rsidRDefault="003D2171" w:rsidP="009139A6">
      <w:r>
        <w:separator/>
      </w:r>
    </w:p>
  </w:footnote>
  <w:footnote w:type="continuationSeparator" w:id="0">
    <w:p w14:paraId="1203146D" w14:textId="77777777" w:rsidR="003D2171" w:rsidRDefault="003D21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1CE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7FA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FF5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171"/>
    <w:rsid w:val="000666E0"/>
    <w:rsid w:val="002510B7"/>
    <w:rsid w:val="003D217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ACBC8"/>
  <w15:chartTrackingRefBased/>
  <w15:docId w15:val="{31F68796-007C-491C-84BC-0FBA22F42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D21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2022-08-14T19:42:00Z</dcterms:created>
  <dcterms:modified xsi:type="dcterms:W3CDTF">2022-08-14T19:43:00Z</dcterms:modified>
</cp:coreProperties>
</file>